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5D784" w14:textId="77777777" w:rsidR="006428DB" w:rsidRDefault="006428DB" w:rsidP="006428D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William MELBORN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2C899E73" w14:textId="77777777" w:rsidR="006428DB" w:rsidRDefault="006428DB" w:rsidP="006428D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London. Painter.</w:t>
      </w:r>
    </w:p>
    <w:p w14:paraId="36905DCC" w14:textId="77777777" w:rsidR="006428DB" w:rsidRDefault="006428DB" w:rsidP="006428D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B6B218A" w14:textId="77777777" w:rsidR="006428DB" w:rsidRDefault="006428DB" w:rsidP="006428D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7F2A172" w14:textId="77777777" w:rsidR="006428DB" w:rsidRDefault="006428DB" w:rsidP="006428D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He made a plaint of debt against Thomas Barnard of Stock, Essex(q.v.).</w:t>
      </w:r>
    </w:p>
    <w:p w14:paraId="722864FB" w14:textId="77777777" w:rsidR="006428DB" w:rsidRDefault="006428DB" w:rsidP="006428D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12B6F7D5" w14:textId="77777777" w:rsidR="006428DB" w:rsidRDefault="006428DB" w:rsidP="006428D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04E6998" w14:textId="77777777" w:rsidR="006428DB" w:rsidRDefault="006428DB" w:rsidP="006428D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B359D13" w14:textId="77777777" w:rsidR="006428DB" w:rsidRDefault="006428DB" w:rsidP="006428D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30 December 2021</w:t>
      </w:r>
    </w:p>
    <w:p w14:paraId="47BECAB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9F4E8" w14:textId="77777777" w:rsidR="006428DB" w:rsidRDefault="006428DB" w:rsidP="009139A6">
      <w:r>
        <w:separator/>
      </w:r>
    </w:p>
  </w:endnote>
  <w:endnote w:type="continuationSeparator" w:id="0">
    <w:p w14:paraId="7D32202D" w14:textId="77777777" w:rsidR="006428DB" w:rsidRDefault="006428D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D81B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0A55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F8EC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35765" w14:textId="77777777" w:rsidR="006428DB" w:rsidRDefault="006428DB" w:rsidP="009139A6">
      <w:r>
        <w:separator/>
      </w:r>
    </w:p>
  </w:footnote>
  <w:footnote w:type="continuationSeparator" w:id="0">
    <w:p w14:paraId="2F07857E" w14:textId="77777777" w:rsidR="006428DB" w:rsidRDefault="006428D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EDAC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04B3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68B0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8DB"/>
    <w:rsid w:val="000666E0"/>
    <w:rsid w:val="002510B7"/>
    <w:rsid w:val="005C130B"/>
    <w:rsid w:val="006428D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4227A"/>
  <w15:chartTrackingRefBased/>
  <w15:docId w15:val="{6D527438-36D7-4B95-A387-2B16365FF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428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2022-01-25T19:22:00Z</dcterms:created>
  <dcterms:modified xsi:type="dcterms:W3CDTF">2022-01-25T19:23:00Z</dcterms:modified>
</cp:coreProperties>
</file>